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45B82" w14:textId="77777777" w:rsidR="00C12D8F" w:rsidRPr="00F110C0" w:rsidRDefault="00C12D8F" w:rsidP="00296D03">
      <w:pPr>
        <w:rPr>
          <w:rFonts w:ascii="Aptos" w:hAnsi="Aptos"/>
        </w:rPr>
      </w:pPr>
    </w:p>
    <w:p w14:paraId="1F197F90" w14:textId="77777777" w:rsidR="00CB74BE" w:rsidRPr="00F110C0" w:rsidRDefault="00CB74BE" w:rsidP="00CB74BE">
      <w:pPr>
        <w:pStyle w:val="Header"/>
        <w:jc w:val="right"/>
        <w:rPr>
          <w:rFonts w:ascii="Aptos" w:hAnsi="Aptos" w:cs="Arial"/>
          <w:b/>
        </w:rPr>
      </w:pPr>
      <w:r w:rsidRPr="00F110C0">
        <w:rPr>
          <w:rFonts w:ascii="Aptos" w:hAnsi="Aptos" w:cs="Arial"/>
          <w:b/>
        </w:rPr>
        <w:t>priloga 1  – Podatki o ponudniku in ponudbi</w:t>
      </w:r>
    </w:p>
    <w:p w14:paraId="303F8444" w14:textId="1D4FCB23" w:rsidR="00CB74BE" w:rsidRPr="00F110C0" w:rsidRDefault="00CB74BE" w:rsidP="00CB74BE">
      <w:pPr>
        <w:jc w:val="center"/>
        <w:rPr>
          <w:rFonts w:ascii="Aptos" w:hAnsi="Aptos" w:cs="Arial"/>
          <w:sz w:val="28"/>
          <w:szCs w:val="28"/>
        </w:rPr>
      </w:pPr>
    </w:p>
    <w:p w14:paraId="146CAE83" w14:textId="77777777" w:rsidR="00045C74" w:rsidRPr="00F110C0" w:rsidRDefault="00CB74BE" w:rsidP="00045C74">
      <w:pPr>
        <w:jc w:val="center"/>
        <w:rPr>
          <w:rFonts w:ascii="Aptos" w:hAnsi="Aptos" w:cs="Tahoma"/>
          <w:b/>
          <w:bCs/>
          <w:sz w:val="28"/>
          <w:szCs w:val="28"/>
        </w:rPr>
      </w:pPr>
      <w:r w:rsidRPr="00F110C0">
        <w:rPr>
          <w:rFonts w:ascii="Aptos" w:hAnsi="Aptos"/>
          <w:b/>
          <w:bCs/>
          <w:sz w:val="28"/>
          <w:szCs w:val="28"/>
        </w:rPr>
        <w:t xml:space="preserve">PREDMET NAROČILA: </w:t>
      </w:r>
      <w:r w:rsidR="00045C74" w:rsidRPr="00F110C0">
        <w:rPr>
          <w:rFonts w:ascii="Aptos" w:hAnsi="Aptos" w:cs="Tahoma"/>
          <w:b/>
          <w:bCs/>
          <w:sz w:val="28"/>
          <w:szCs w:val="28"/>
        </w:rPr>
        <w:t>» DOBAVA POGONSKIH GORIV ZA OBDOBJE 24 MESECEV«</w:t>
      </w:r>
    </w:p>
    <w:p w14:paraId="7E9B8324" w14:textId="286F9602" w:rsidR="00217C8A" w:rsidRPr="00F110C0" w:rsidRDefault="00217C8A" w:rsidP="00045C74">
      <w:pPr>
        <w:autoSpaceDE w:val="0"/>
        <w:autoSpaceDN w:val="0"/>
        <w:adjustRightInd w:val="0"/>
        <w:rPr>
          <w:rFonts w:ascii="Aptos" w:hAnsi="Aptos" w:cs="Arial"/>
          <w:b/>
          <w:bCs/>
        </w:rPr>
      </w:pPr>
    </w:p>
    <w:p w14:paraId="5349CA7D" w14:textId="728E2725" w:rsidR="00CB74BE" w:rsidRPr="00F110C0" w:rsidRDefault="00CB74BE" w:rsidP="00045C74">
      <w:pPr>
        <w:jc w:val="both"/>
        <w:rPr>
          <w:rFonts w:ascii="Aptos" w:hAnsi="Aptos" w:cs="Arial"/>
        </w:rPr>
      </w:pPr>
      <w:r w:rsidRPr="00F110C0">
        <w:rPr>
          <w:rFonts w:ascii="Aptos" w:hAnsi="Aptos" w:cs="Arial"/>
        </w:rPr>
        <w:t xml:space="preserve">V postopku oddaje javnega naročila na splošnem področju po postopku oddaje naročila </w:t>
      </w:r>
      <w:r w:rsidR="00045C74" w:rsidRPr="00F110C0">
        <w:rPr>
          <w:rFonts w:ascii="Aptos" w:hAnsi="Aptos" w:cs="Arial"/>
        </w:rPr>
        <w:t xml:space="preserve">po odprtem postopku </w:t>
      </w:r>
      <w:r w:rsidRPr="00F110C0">
        <w:rPr>
          <w:rFonts w:ascii="Aptos" w:hAnsi="Aptos" w:cs="Arial"/>
        </w:rPr>
        <w:t>za  »</w:t>
      </w:r>
      <w:r w:rsidR="00045C74" w:rsidRPr="00F110C0">
        <w:rPr>
          <w:rFonts w:ascii="Aptos" w:hAnsi="Aptos" w:cs="Tahoma"/>
          <w:b/>
          <w:bCs/>
        </w:rPr>
        <w:t>DOBAVA POGONSKIH GORIV ZA OBDOBJE 24 MESECEV</w:t>
      </w:r>
      <w:r w:rsidRPr="00F110C0">
        <w:rPr>
          <w:rFonts w:ascii="Aptos" w:hAnsi="Aptos" w:cs="Arial"/>
        </w:rPr>
        <w:t>« 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1D847986" w14:textId="77777777" w:rsidR="00217C8A" w:rsidRPr="00F110C0" w:rsidRDefault="00217C8A" w:rsidP="0035436B">
      <w:pPr>
        <w:spacing w:before="120" w:after="120" w:line="240" w:lineRule="exact"/>
        <w:jc w:val="both"/>
        <w:rPr>
          <w:rFonts w:ascii="Aptos" w:hAnsi="Aptos" w:cs="Arial"/>
        </w:rPr>
      </w:pPr>
    </w:p>
    <w:p w14:paraId="695DA63F" w14:textId="77777777" w:rsidR="0035436B" w:rsidRPr="00F110C0" w:rsidRDefault="0035436B" w:rsidP="0035436B">
      <w:pPr>
        <w:numPr>
          <w:ilvl w:val="0"/>
          <w:numId w:val="2"/>
        </w:numPr>
        <w:spacing w:line="260" w:lineRule="atLeast"/>
        <w:rPr>
          <w:rFonts w:ascii="Aptos" w:hAnsi="Aptos"/>
          <w:b/>
        </w:rPr>
      </w:pPr>
      <w:r w:rsidRPr="00F110C0">
        <w:rPr>
          <w:rFonts w:ascii="Aptos" w:hAnsi="Aptos"/>
          <w:b/>
        </w:rPr>
        <w:t>PONUDBA ŠT. ____________ Z DNE _______________</w:t>
      </w:r>
    </w:p>
    <w:p w14:paraId="48BFADC8" w14:textId="77777777" w:rsidR="0035436B" w:rsidRPr="00F110C0" w:rsidRDefault="0035436B" w:rsidP="0035436B">
      <w:pPr>
        <w:rPr>
          <w:rFonts w:ascii="Aptos" w:hAnsi="Aptos"/>
        </w:rPr>
      </w:pPr>
    </w:p>
    <w:p w14:paraId="2684C90B" w14:textId="77777777" w:rsidR="00217C8A" w:rsidRPr="00F110C0" w:rsidRDefault="00217C8A" w:rsidP="0035436B">
      <w:pPr>
        <w:rPr>
          <w:rFonts w:ascii="Aptos" w:hAnsi="Aptos"/>
        </w:rPr>
      </w:pPr>
    </w:p>
    <w:p w14:paraId="0D89295D" w14:textId="4A209975" w:rsidR="0035436B" w:rsidRPr="00F110C0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Aptos" w:hAnsi="Aptos"/>
          <w:b/>
        </w:rPr>
      </w:pPr>
      <w:r w:rsidRPr="00F110C0">
        <w:rPr>
          <w:rFonts w:ascii="Aptos" w:hAnsi="Aptos"/>
          <w:b/>
        </w:rPr>
        <w:t>OSNOVNI PODATKI O GOSPODARSKEM SUBJEKTU</w:t>
      </w:r>
      <w:r w:rsidR="00217C8A" w:rsidRPr="00F110C0">
        <w:rPr>
          <w:rFonts w:ascii="Aptos" w:hAnsi="Aptos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35436B" w:rsidRPr="00F110C0" w14:paraId="5670FF5D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20479F3" w14:textId="2327D4EF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Popoln</w:t>
            </w:r>
            <w:r w:rsidR="00217C8A" w:rsidRPr="00F110C0">
              <w:rPr>
                <w:rFonts w:ascii="Aptos" w:hAnsi="Aptos"/>
              </w:rPr>
              <w:t>i</w:t>
            </w:r>
            <w:r w:rsidRPr="00F110C0">
              <w:rPr>
                <w:rFonts w:ascii="Aptos" w:hAnsi="Aptos"/>
              </w:rPr>
              <w:t xml:space="preserve"> naziv </w:t>
            </w:r>
            <w:r w:rsidRPr="00F110C0">
              <w:rPr>
                <w:rFonts w:ascii="Aptos" w:hAnsi="Aptos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0C73CB6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0BDD63E8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801662E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 xml:space="preserve">Naslov </w:t>
            </w:r>
            <w:r w:rsidRPr="00F110C0">
              <w:rPr>
                <w:rFonts w:ascii="Aptos" w:hAnsi="Aptos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8B9D2EA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231EF512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74E695D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262CE376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2768256B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75AC66C9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1F03683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0AB6351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1704E04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C6DC89F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2D2B3F9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0B1F3EC0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8B6F03D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6502C140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F340947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3A54DF2E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0C76EA8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35BC906A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1DFCF605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44487E6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910B056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E-pošta:</w:t>
            </w:r>
          </w:p>
        </w:tc>
        <w:tc>
          <w:tcPr>
            <w:tcW w:w="4605" w:type="dxa"/>
            <w:vAlign w:val="center"/>
          </w:tcPr>
          <w:p w14:paraId="2049A4EB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</w:p>
        </w:tc>
      </w:tr>
      <w:tr w:rsidR="0035436B" w:rsidRPr="00F110C0" w14:paraId="73C25C9E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2C25DD48" w14:textId="77777777" w:rsidR="0035436B" w:rsidRPr="00F110C0" w:rsidRDefault="0035436B" w:rsidP="00CD5330">
            <w:pPr>
              <w:keepNext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43A6DEE9" w14:textId="77777777" w:rsidR="0035436B" w:rsidRPr="00F110C0" w:rsidRDefault="0035436B" w:rsidP="00CD5330">
            <w:pPr>
              <w:keepNext/>
              <w:rPr>
                <w:rFonts w:ascii="Aptos" w:hAnsi="Aptos" w:cs="Arial"/>
                <w:szCs w:val="20"/>
              </w:rPr>
            </w:pPr>
          </w:p>
        </w:tc>
      </w:tr>
    </w:tbl>
    <w:p w14:paraId="026820A6" w14:textId="5DDE6FE0" w:rsidR="0035436B" w:rsidRPr="00F110C0" w:rsidRDefault="0035436B" w:rsidP="0035436B">
      <w:pPr>
        <w:rPr>
          <w:rFonts w:ascii="Aptos" w:hAnsi="Aptos"/>
          <w:i/>
        </w:rPr>
      </w:pPr>
    </w:p>
    <w:p w14:paraId="3976D43E" w14:textId="77777777" w:rsidR="00AA3ED0" w:rsidRPr="00F110C0" w:rsidRDefault="00AA3ED0" w:rsidP="0035436B">
      <w:pPr>
        <w:rPr>
          <w:rFonts w:ascii="Aptos" w:hAnsi="Aptos"/>
          <w:i/>
        </w:rPr>
      </w:pPr>
    </w:p>
    <w:p w14:paraId="6FB92E88" w14:textId="77777777" w:rsidR="0035436B" w:rsidRPr="00F110C0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Aptos" w:hAnsi="Aptos"/>
          <w:b/>
        </w:rPr>
      </w:pPr>
      <w:r w:rsidRPr="00F110C0">
        <w:rPr>
          <w:rFonts w:ascii="Aptos" w:hAnsi="Aptos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35436B" w:rsidRPr="00F110C0" w14:paraId="73A1F829" w14:textId="77777777" w:rsidTr="00CD5330">
        <w:tc>
          <w:tcPr>
            <w:tcW w:w="897" w:type="dxa"/>
            <w:vAlign w:val="center"/>
          </w:tcPr>
          <w:p w14:paraId="2E3B1A62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Aptos" w:hAnsi="Aptos"/>
                <w:b/>
                <w:szCs w:val="20"/>
              </w:rPr>
            </w:pPr>
            <w:proofErr w:type="spellStart"/>
            <w:r w:rsidRPr="00F110C0">
              <w:rPr>
                <w:rFonts w:ascii="Aptos" w:hAnsi="Aptos"/>
                <w:b/>
                <w:szCs w:val="20"/>
              </w:rPr>
              <w:t>Zap</w:t>
            </w:r>
            <w:proofErr w:type="spellEnd"/>
            <w:r w:rsidRPr="00F110C0">
              <w:rPr>
                <w:rFonts w:ascii="Aptos" w:hAnsi="Aptos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2C6FFFA3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b/>
                <w:szCs w:val="20"/>
              </w:rPr>
            </w:pPr>
            <w:r w:rsidRPr="00F110C0">
              <w:rPr>
                <w:rFonts w:ascii="Aptos" w:hAnsi="Aptos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5FAEE87B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b/>
                <w:szCs w:val="20"/>
              </w:rPr>
            </w:pPr>
            <w:r w:rsidRPr="00F110C0">
              <w:rPr>
                <w:rFonts w:ascii="Aptos" w:hAnsi="Aptos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54198F79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b/>
                <w:szCs w:val="20"/>
              </w:rPr>
            </w:pPr>
            <w:r w:rsidRPr="00F110C0">
              <w:rPr>
                <w:rFonts w:ascii="Aptos" w:hAnsi="Aptos"/>
                <w:b/>
                <w:szCs w:val="20"/>
              </w:rPr>
              <w:t>Funkcija</w:t>
            </w:r>
          </w:p>
        </w:tc>
      </w:tr>
      <w:tr w:rsidR="0035436B" w:rsidRPr="00F110C0" w14:paraId="4D86D35F" w14:textId="77777777" w:rsidTr="00CD5330">
        <w:tc>
          <w:tcPr>
            <w:tcW w:w="897" w:type="dxa"/>
            <w:vAlign w:val="center"/>
          </w:tcPr>
          <w:p w14:paraId="27BA299E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Aptos" w:hAnsi="Aptos"/>
                <w:szCs w:val="20"/>
              </w:rPr>
            </w:pPr>
            <w:r w:rsidRPr="00F110C0">
              <w:rPr>
                <w:rFonts w:ascii="Aptos" w:hAnsi="Aptos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2BDB5B75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9504ECE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38EBEA43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</w:tr>
      <w:tr w:rsidR="0035436B" w:rsidRPr="00F110C0" w14:paraId="59493C13" w14:textId="77777777" w:rsidTr="00CD5330">
        <w:tc>
          <w:tcPr>
            <w:tcW w:w="897" w:type="dxa"/>
            <w:vAlign w:val="center"/>
          </w:tcPr>
          <w:p w14:paraId="4867C4D8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Aptos" w:hAnsi="Aptos"/>
                <w:szCs w:val="20"/>
              </w:rPr>
            </w:pPr>
            <w:r w:rsidRPr="00F110C0">
              <w:rPr>
                <w:rFonts w:ascii="Aptos" w:hAnsi="Aptos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FF76A6F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1BB079A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F1F92A2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</w:tr>
      <w:tr w:rsidR="0035436B" w:rsidRPr="00F110C0" w14:paraId="536D1929" w14:textId="77777777" w:rsidTr="00CD5330">
        <w:tc>
          <w:tcPr>
            <w:tcW w:w="897" w:type="dxa"/>
            <w:vAlign w:val="center"/>
          </w:tcPr>
          <w:p w14:paraId="69927BF8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Aptos" w:hAnsi="Aptos"/>
                <w:szCs w:val="20"/>
              </w:rPr>
            </w:pPr>
            <w:r w:rsidRPr="00F110C0">
              <w:rPr>
                <w:rFonts w:ascii="Aptos" w:hAnsi="Aptos"/>
                <w:szCs w:val="20"/>
              </w:rPr>
              <w:lastRenderedPageBreak/>
              <w:t>3.</w:t>
            </w:r>
          </w:p>
        </w:tc>
        <w:tc>
          <w:tcPr>
            <w:tcW w:w="2241" w:type="dxa"/>
            <w:vAlign w:val="center"/>
          </w:tcPr>
          <w:p w14:paraId="33AAB57B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701081A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3DA08DCF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</w:tr>
      <w:tr w:rsidR="0035436B" w:rsidRPr="00F110C0" w14:paraId="55CF59BB" w14:textId="77777777" w:rsidTr="00CD5330">
        <w:tc>
          <w:tcPr>
            <w:tcW w:w="897" w:type="dxa"/>
            <w:vAlign w:val="center"/>
          </w:tcPr>
          <w:p w14:paraId="1B6B275E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Aptos" w:hAnsi="Aptos"/>
                <w:szCs w:val="20"/>
              </w:rPr>
            </w:pPr>
            <w:r w:rsidRPr="00F110C0">
              <w:rPr>
                <w:rFonts w:ascii="Aptos" w:hAnsi="Aptos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78D20315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BCD36D7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ABD9378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</w:tr>
      <w:tr w:rsidR="0035436B" w:rsidRPr="00F110C0" w14:paraId="627C4AEC" w14:textId="77777777" w:rsidTr="00CD5330">
        <w:tc>
          <w:tcPr>
            <w:tcW w:w="897" w:type="dxa"/>
            <w:vAlign w:val="center"/>
          </w:tcPr>
          <w:p w14:paraId="0EB22D95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Aptos" w:hAnsi="Aptos"/>
                <w:szCs w:val="20"/>
              </w:rPr>
            </w:pPr>
            <w:r w:rsidRPr="00F110C0">
              <w:rPr>
                <w:rFonts w:ascii="Aptos" w:hAnsi="Aptos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648B6E04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40874D5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376E000" w14:textId="77777777" w:rsidR="0035436B" w:rsidRPr="00F110C0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ptos" w:hAnsi="Aptos"/>
                <w:szCs w:val="20"/>
              </w:rPr>
            </w:pPr>
          </w:p>
        </w:tc>
      </w:tr>
    </w:tbl>
    <w:p w14:paraId="5553214A" w14:textId="46210CFE" w:rsidR="0035436B" w:rsidRPr="00F110C0" w:rsidRDefault="0035436B" w:rsidP="0035436B">
      <w:pPr>
        <w:spacing w:line="260" w:lineRule="atLeast"/>
        <w:ind w:left="426"/>
        <w:jc w:val="both"/>
        <w:rPr>
          <w:rFonts w:ascii="Aptos" w:hAnsi="Aptos"/>
          <w:b/>
        </w:rPr>
      </w:pPr>
    </w:p>
    <w:p w14:paraId="7CFC570B" w14:textId="77777777" w:rsidR="004056E4" w:rsidRPr="00F110C0" w:rsidRDefault="004056E4" w:rsidP="0035436B">
      <w:pPr>
        <w:spacing w:line="260" w:lineRule="atLeast"/>
        <w:ind w:left="426"/>
        <w:jc w:val="both"/>
        <w:rPr>
          <w:rFonts w:ascii="Aptos" w:hAnsi="Aptos"/>
          <w:b/>
        </w:rPr>
      </w:pPr>
    </w:p>
    <w:p w14:paraId="713100C0" w14:textId="77A43AFA" w:rsidR="0035436B" w:rsidRPr="00F110C0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Aptos" w:hAnsi="Aptos"/>
          <w:b/>
        </w:rPr>
      </w:pPr>
      <w:r w:rsidRPr="00F110C0">
        <w:rPr>
          <w:rFonts w:ascii="Aptos" w:hAnsi="Aptos"/>
          <w:b/>
        </w:rPr>
        <w:t>Podpisniki pogodbe z navedbo funkcije ter navedbo ali so samostojni oziroma kolektivni podpisniki</w:t>
      </w:r>
    </w:p>
    <w:p w14:paraId="72777DEE" w14:textId="77777777" w:rsidR="004056E4" w:rsidRPr="00F110C0" w:rsidRDefault="004056E4" w:rsidP="004056E4">
      <w:pPr>
        <w:spacing w:line="260" w:lineRule="atLeast"/>
        <w:ind w:left="426"/>
        <w:jc w:val="both"/>
        <w:rPr>
          <w:rFonts w:ascii="Aptos" w:hAnsi="Aptos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35436B" w:rsidRPr="00F110C0" w14:paraId="66B6B166" w14:textId="77777777" w:rsidTr="00CD5330">
        <w:trPr>
          <w:cantSplit/>
          <w:tblHeader/>
        </w:trPr>
        <w:tc>
          <w:tcPr>
            <w:tcW w:w="950" w:type="dxa"/>
          </w:tcPr>
          <w:p w14:paraId="7FF6C307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  <w:b/>
              </w:rPr>
            </w:pPr>
            <w:proofErr w:type="spellStart"/>
            <w:r w:rsidRPr="00F110C0">
              <w:rPr>
                <w:rFonts w:ascii="Aptos" w:hAnsi="Aptos"/>
                <w:b/>
              </w:rPr>
              <w:t>Zap</w:t>
            </w:r>
            <w:proofErr w:type="spellEnd"/>
            <w:r w:rsidRPr="00F110C0">
              <w:rPr>
                <w:rFonts w:ascii="Aptos" w:hAnsi="Aptos"/>
                <w:b/>
              </w:rPr>
              <w:t>. št.</w:t>
            </w:r>
          </w:p>
        </w:tc>
        <w:tc>
          <w:tcPr>
            <w:tcW w:w="3569" w:type="dxa"/>
          </w:tcPr>
          <w:p w14:paraId="38A4D85B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  <w:b/>
              </w:rPr>
            </w:pPr>
            <w:r w:rsidRPr="00F110C0">
              <w:rPr>
                <w:rFonts w:ascii="Aptos" w:hAnsi="Aptos"/>
                <w:b/>
              </w:rPr>
              <w:t>Ime in priimek</w:t>
            </w:r>
          </w:p>
        </w:tc>
        <w:tc>
          <w:tcPr>
            <w:tcW w:w="2267" w:type="dxa"/>
          </w:tcPr>
          <w:p w14:paraId="270CFBCB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  <w:b/>
              </w:rPr>
            </w:pPr>
            <w:r w:rsidRPr="00F110C0">
              <w:rPr>
                <w:rFonts w:ascii="Aptos" w:hAnsi="Aptos"/>
                <w:b/>
              </w:rPr>
              <w:t>Funkcija</w:t>
            </w:r>
          </w:p>
        </w:tc>
        <w:tc>
          <w:tcPr>
            <w:tcW w:w="2274" w:type="dxa"/>
          </w:tcPr>
          <w:p w14:paraId="38246154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  <w:b/>
              </w:rPr>
            </w:pPr>
            <w:r w:rsidRPr="00F110C0">
              <w:rPr>
                <w:rFonts w:ascii="Aptos" w:hAnsi="Aptos"/>
                <w:b/>
              </w:rPr>
              <w:t>Vrsta podpisnika</w:t>
            </w:r>
          </w:p>
        </w:tc>
      </w:tr>
      <w:tr w:rsidR="0035436B" w:rsidRPr="00F110C0" w14:paraId="50356333" w14:textId="77777777" w:rsidTr="00CD5330">
        <w:trPr>
          <w:cantSplit/>
          <w:tblHeader/>
        </w:trPr>
        <w:tc>
          <w:tcPr>
            <w:tcW w:w="950" w:type="dxa"/>
          </w:tcPr>
          <w:p w14:paraId="09C086C0" w14:textId="77777777" w:rsidR="0035436B" w:rsidRPr="00F110C0" w:rsidRDefault="0035436B" w:rsidP="00CD5330">
            <w:pPr>
              <w:spacing w:before="60" w:after="60"/>
              <w:jc w:val="center"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1.</w:t>
            </w:r>
          </w:p>
        </w:tc>
        <w:tc>
          <w:tcPr>
            <w:tcW w:w="3569" w:type="dxa"/>
          </w:tcPr>
          <w:p w14:paraId="39FE2E6B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67" w:type="dxa"/>
          </w:tcPr>
          <w:p w14:paraId="6747A153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74" w:type="dxa"/>
          </w:tcPr>
          <w:p w14:paraId="4204E0EB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</w:tr>
      <w:tr w:rsidR="0035436B" w:rsidRPr="00F110C0" w14:paraId="23FA8C7F" w14:textId="77777777" w:rsidTr="00CD5330">
        <w:trPr>
          <w:cantSplit/>
          <w:tblHeader/>
        </w:trPr>
        <w:tc>
          <w:tcPr>
            <w:tcW w:w="950" w:type="dxa"/>
          </w:tcPr>
          <w:p w14:paraId="2B2B6E79" w14:textId="77777777" w:rsidR="0035436B" w:rsidRPr="00F110C0" w:rsidRDefault="0035436B" w:rsidP="00CD5330">
            <w:pPr>
              <w:spacing w:before="60" w:after="60"/>
              <w:jc w:val="center"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2.</w:t>
            </w:r>
          </w:p>
        </w:tc>
        <w:tc>
          <w:tcPr>
            <w:tcW w:w="3569" w:type="dxa"/>
          </w:tcPr>
          <w:p w14:paraId="3C39F4B8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67" w:type="dxa"/>
          </w:tcPr>
          <w:p w14:paraId="166E0BBE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74" w:type="dxa"/>
          </w:tcPr>
          <w:p w14:paraId="16C523C9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</w:tr>
      <w:tr w:rsidR="0035436B" w:rsidRPr="00F110C0" w14:paraId="2C92F7D7" w14:textId="77777777" w:rsidTr="00CD5330">
        <w:trPr>
          <w:cantSplit/>
          <w:tblHeader/>
        </w:trPr>
        <w:tc>
          <w:tcPr>
            <w:tcW w:w="950" w:type="dxa"/>
          </w:tcPr>
          <w:p w14:paraId="5DEC99A2" w14:textId="77777777" w:rsidR="0035436B" w:rsidRPr="00F110C0" w:rsidRDefault="0035436B" w:rsidP="00CD5330">
            <w:pPr>
              <w:spacing w:before="60" w:after="60"/>
              <w:jc w:val="center"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3.</w:t>
            </w:r>
          </w:p>
        </w:tc>
        <w:tc>
          <w:tcPr>
            <w:tcW w:w="3569" w:type="dxa"/>
          </w:tcPr>
          <w:p w14:paraId="58CED037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67" w:type="dxa"/>
          </w:tcPr>
          <w:p w14:paraId="1116AB32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74" w:type="dxa"/>
          </w:tcPr>
          <w:p w14:paraId="2DB24F25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</w:tr>
      <w:tr w:rsidR="0035436B" w:rsidRPr="00F110C0" w14:paraId="7B5A051D" w14:textId="77777777" w:rsidTr="00CD5330">
        <w:trPr>
          <w:cantSplit/>
          <w:tblHeader/>
        </w:trPr>
        <w:tc>
          <w:tcPr>
            <w:tcW w:w="950" w:type="dxa"/>
          </w:tcPr>
          <w:p w14:paraId="1D3AABD4" w14:textId="77777777" w:rsidR="0035436B" w:rsidRPr="00F110C0" w:rsidRDefault="0035436B" w:rsidP="00CD5330">
            <w:pPr>
              <w:spacing w:before="60" w:after="60"/>
              <w:jc w:val="center"/>
              <w:rPr>
                <w:rFonts w:ascii="Aptos" w:hAnsi="Aptos"/>
              </w:rPr>
            </w:pPr>
            <w:r w:rsidRPr="00F110C0">
              <w:rPr>
                <w:rFonts w:ascii="Aptos" w:hAnsi="Aptos"/>
              </w:rPr>
              <w:t>4.</w:t>
            </w:r>
          </w:p>
        </w:tc>
        <w:tc>
          <w:tcPr>
            <w:tcW w:w="3569" w:type="dxa"/>
          </w:tcPr>
          <w:p w14:paraId="6EDEAABF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67" w:type="dxa"/>
          </w:tcPr>
          <w:p w14:paraId="6F494D35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  <w:tc>
          <w:tcPr>
            <w:tcW w:w="2274" w:type="dxa"/>
          </w:tcPr>
          <w:p w14:paraId="6A23D2C7" w14:textId="77777777" w:rsidR="0035436B" w:rsidRPr="00F110C0" w:rsidRDefault="0035436B" w:rsidP="00CD5330">
            <w:pPr>
              <w:spacing w:before="60" w:after="60"/>
              <w:rPr>
                <w:rFonts w:ascii="Aptos" w:hAnsi="Aptos"/>
              </w:rPr>
            </w:pPr>
          </w:p>
        </w:tc>
      </w:tr>
    </w:tbl>
    <w:p w14:paraId="47832E28" w14:textId="77777777" w:rsidR="0035436B" w:rsidRPr="00F110C0" w:rsidRDefault="0035436B" w:rsidP="0035436B">
      <w:pPr>
        <w:ind w:left="360"/>
        <w:rPr>
          <w:rFonts w:ascii="Aptos" w:hAnsi="Aptos"/>
          <w:b/>
        </w:rPr>
      </w:pPr>
    </w:p>
    <w:p w14:paraId="5924B1A2" w14:textId="77777777" w:rsidR="0035436B" w:rsidRPr="00F110C0" w:rsidRDefault="0035436B" w:rsidP="0035436B">
      <w:pPr>
        <w:rPr>
          <w:rFonts w:ascii="Aptos" w:hAnsi="Aptos"/>
          <w:szCs w:val="20"/>
        </w:rPr>
      </w:pPr>
    </w:p>
    <w:p w14:paraId="54667A91" w14:textId="7A78EBC2" w:rsidR="00AA3ED0" w:rsidRPr="00F110C0" w:rsidRDefault="00AA3ED0" w:rsidP="0035436B">
      <w:pPr>
        <w:rPr>
          <w:rFonts w:ascii="Aptos" w:hAnsi="Aptos"/>
          <w:i/>
          <w:szCs w:val="20"/>
        </w:rPr>
      </w:pPr>
    </w:p>
    <w:p w14:paraId="0BF95E93" w14:textId="77777777" w:rsidR="00AA3ED0" w:rsidRPr="00F110C0" w:rsidRDefault="00AA3ED0" w:rsidP="0035436B">
      <w:pPr>
        <w:rPr>
          <w:rFonts w:ascii="Aptos" w:hAnsi="Aptos"/>
          <w:i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5436B" w:rsidRPr="00F110C0" w14:paraId="1873EE39" w14:textId="77777777" w:rsidTr="00CD5330">
        <w:trPr>
          <w:trHeight w:val="241"/>
        </w:trPr>
        <w:tc>
          <w:tcPr>
            <w:tcW w:w="3348" w:type="dxa"/>
          </w:tcPr>
          <w:p w14:paraId="1EFC842C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</w:p>
          <w:p w14:paraId="58674D19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  <w:r w:rsidRPr="00F110C0">
              <w:rPr>
                <w:rFonts w:ascii="Aptos" w:hAnsi="Aptos" w:cs="Arial"/>
                <w:szCs w:val="20"/>
              </w:rPr>
              <w:t>Kraj: _____________________</w:t>
            </w:r>
          </w:p>
        </w:tc>
        <w:tc>
          <w:tcPr>
            <w:tcW w:w="1818" w:type="dxa"/>
          </w:tcPr>
          <w:p w14:paraId="0E058C01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</w:p>
        </w:tc>
        <w:tc>
          <w:tcPr>
            <w:tcW w:w="4324" w:type="dxa"/>
          </w:tcPr>
          <w:p w14:paraId="05D8C6A0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  <w:r w:rsidRPr="00F110C0">
              <w:rPr>
                <w:rFonts w:ascii="Aptos" w:hAnsi="Aptos" w:cs="Arial"/>
                <w:szCs w:val="20"/>
              </w:rPr>
              <w:t>Ime in priimek odgovorne osebe:</w:t>
            </w:r>
          </w:p>
          <w:p w14:paraId="6848ADCE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  <w:r w:rsidRPr="00F110C0">
              <w:rPr>
                <w:rFonts w:ascii="Aptos" w:hAnsi="Aptos" w:cs="Arial"/>
                <w:szCs w:val="20"/>
              </w:rPr>
              <w:t>________________________</w:t>
            </w:r>
          </w:p>
          <w:p w14:paraId="4740B531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</w:p>
        </w:tc>
      </w:tr>
      <w:tr w:rsidR="0035436B" w:rsidRPr="00F110C0" w14:paraId="06CD7B3A" w14:textId="77777777" w:rsidTr="00CD5330">
        <w:trPr>
          <w:trHeight w:val="483"/>
        </w:trPr>
        <w:tc>
          <w:tcPr>
            <w:tcW w:w="3348" w:type="dxa"/>
          </w:tcPr>
          <w:p w14:paraId="3286B6E2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  <w:r w:rsidRPr="00F110C0">
              <w:rPr>
                <w:rFonts w:ascii="Aptos" w:hAnsi="Aptos" w:cs="Arial"/>
                <w:szCs w:val="20"/>
              </w:rPr>
              <w:t>Datum</w:t>
            </w:r>
            <w:r w:rsidRPr="00F110C0">
              <w:rPr>
                <w:rFonts w:ascii="Aptos" w:hAnsi="Aptos"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110C0">
              <w:rPr>
                <w:rFonts w:ascii="Aptos" w:hAnsi="Aptos" w:cs="Arial"/>
                <w:szCs w:val="20"/>
              </w:rPr>
              <w:instrText xml:space="preserve"> FORMTEXT </w:instrText>
            </w:r>
            <w:r w:rsidRPr="00F110C0">
              <w:rPr>
                <w:rFonts w:ascii="Aptos" w:hAnsi="Aptos" w:cs="Arial"/>
                <w:szCs w:val="20"/>
              </w:rPr>
            </w:r>
            <w:r w:rsidRPr="00F110C0">
              <w:rPr>
                <w:rFonts w:ascii="Aptos" w:hAnsi="Aptos" w:cs="Arial"/>
                <w:szCs w:val="20"/>
              </w:rPr>
              <w:fldChar w:fldCharType="separate"/>
            </w:r>
            <w:r w:rsidRPr="00F110C0">
              <w:rPr>
                <w:rFonts w:ascii="Aptos" w:hAnsi="Aptos" w:cs="Arial"/>
                <w:szCs w:val="20"/>
              </w:rPr>
              <w:fldChar w:fldCharType="end"/>
            </w:r>
            <w:r w:rsidRPr="00F110C0">
              <w:rPr>
                <w:rFonts w:ascii="Aptos" w:hAnsi="Aptos" w:cs="Arial"/>
                <w:szCs w:val="20"/>
              </w:rPr>
              <w:t>: ___________________</w:t>
            </w:r>
          </w:p>
        </w:tc>
        <w:tc>
          <w:tcPr>
            <w:tcW w:w="1818" w:type="dxa"/>
          </w:tcPr>
          <w:p w14:paraId="7522BC16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</w:p>
        </w:tc>
        <w:tc>
          <w:tcPr>
            <w:tcW w:w="4324" w:type="dxa"/>
          </w:tcPr>
          <w:p w14:paraId="50969CD7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  <w:r w:rsidRPr="00F110C0">
              <w:rPr>
                <w:rFonts w:ascii="Aptos" w:hAnsi="Aptos" w:cs="Arial"/>
                <w:szCs w:val="20"/>
              </w:rPr>
              <w:t>________________________</w:t>
            </w:r>
          </w:p>
          <w:p w14:paraId="3D0BBFE5" w14:textId="77777777" w:rsidR="0035436B" w:rsidRPr="00F110C0" w:rsidRDefault="0035436B" w:rsidP="00CD5330">
            <w:pPr>
              <w:rPr>
                <w:rFonts w:ascii="Aptos" w:hAnsi="Aptos" w:cs="Arial"/>
                <w:szCs w:val="20"/>
              </w:rPr>
            </w:pPr>
            <w:r w:rsidRPr="00F110C0">
              <w:rPr>
                <w:rFonts w:ascii="Aptos" w:hAnsi="Aptos" w:cs="Arial"/>
                <w:szCs w:val="20"/>
              </w:rPr>
              <w:t>Podpis odgovorne osebe</w:t>
            </w:r>
          </w:p>
        </w:tc>
      </w:tr>
    </w:tbl>
    <w:p w14:paraId="51E07BA4" w14:textId="77777777" w:rsidR="00CB74BE" w:rsidRPr="00F110C0" w:rsidRDefault="00CB74BE" w:rsidP="00217C8A">
      <w:pPr>
        <w:jc w:val="both"/>
        <w:rPr>
          <w:rFonts w:ascii="Aptos" w:hAnsi="Aptos" w:cs="Arial"/>
        </w:rPr>
      </w:pPr>
    </w:p>
    <w:sectPr w:rsidR="00CB74BE" w:rsidRPr="00F110C0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2CE49" w14:textId="77777777" w:rsidR="00187D0D" w:rsidRDefault="00187D0D" w:rsidP="00A05ABC">
      <w:r>
        <w:separator/>
      </w:r>
    </w:p>
  </w:endnote>
  <w:endnote w:type="continuationSeparator" w:id="0">
    <w:p w14:paraId="769BEBB8" w14:textId="77777777" w:rsidR="00187D0D" w:rsidRDefault="00187D0D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8040661"/>
      <w:docPartObj>
        <w:docPartGallery w:val="Page Numbers (Bottom of Page)"/>
        <w:docPartUnique/>
      </w:docPartObj>
    </w:sdtPr>
    <w:sdtContent>
      <w:p w14:paraId="06735CA7" w14:textId="7321113F" w:rsidR="00AA3ED0" w:rsidRDefault="00AA3E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C3DC4E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630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5BF3081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58A4090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24EC" w14:textId="77777777" w:rsidR="00187D0D" w:rsidRDefault="00187D0D" w:rsidP="00A05ABC">
      <w:r>
        <w:separator/>
      </w:r>
    </w:p>
  </w:footnote>
  <w:footnote w:type="continuationSeparator" w:id="0">
    <w:p w14:paraId="2AB2978F" w14:textId="77777777" w:rsidR="00187D0D" w:rsidRDefault="00187D0D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A7C8" w14:textId="77777777" w:rsidR="00000000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687C734E" w14:textId="77777777" w:rsidR="00000000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09605467" w14:textId="77777777" w:rsidR="00000000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CC49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80D022F" wp14:editId="66199924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25561"/>
    <w:multiLevelType w:val="hybridMultilevel"/>
    <w:tmpl w:val="7930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719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432030"/>
    <w:multiLevelType w:val="multilevel"/>
    <w:tmpl w:val="27567F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</w:rPr>
    </w:lvl>
  </w:abstractNum>
  <w:num w:numId="1" w16cid:durableId="1803959857">
    <w:abstractNumId w:val="2"/>
  </w:num>
  <w:num w:numId="2" w16cid:durableId="1588346709">
    <w:abstractNumId w:val="1"/>
  </w:num>
  <w:num w:numId="3" w16cid:durableId="1760712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BE"/>
    <w:rsid w:val="00020E5B"/>
    <w:rsid w:val="00045C74"/>
    <w:rsid w:val="00056969"/>
    <w:rsid w:val="0006670B"/>
    <w:rsid w:val="000F4055"/>
    <w:rsid w:val="00187D0D"/>
    <w:rsid w:val="001B54FE"/>
    <w:rsid w:val="00217C8A"/>
    <w:rsid w:val="00296D03"/>
    <w:rsid w:val="002C7B64"/>
    <w:rsid w:val="00313E30"/>
    <w:rsid w:val="003236B1"/>
    <w:rsid w:val="0033011D"/>
    <w:rsid w:val="0035436B"/>
    <w:rsid w:val="0036526B"/>
    <w:rsid w:val="003734D1"/>
    <w:rsid w:val="003A384C"/>
    <w:rsid w:val="003D1D53"/>
    <w:rsid w:val="004056E4"/>
    <w:rsid w:val="00405E36"/>
    <w:rsid w:val="00422735"/>
    <w:rsid w:val="00480D81"/>
    <w:rsid w:val="00496365"/>
    <w:rsid w:val="004A44B3"/>
    <w:rsid w:val="00524004"/>
    <w:rsid w:val="00546255"/>
    <w:rsid w:val="00611979"/>
    <w:rsid w:val="0063556C"/>
    <w:rsid w:val="0063725A"/>
    <w:rsid w:val="00647277"/>
    <w:rsid w:val="006D5F25"/>
    <w:rsid w:val="007028B5"/>
    <w:rsid w:val="007059DF"/>
    <w:rsid w:val="00754264"/>
    <w:rsid w:val="00793D52"/>
    <w:rsid w:val="00803CFB"/>
    <w:rsid w:val="00845E55"/>
    <w:rsid w:val="00864A4E"/>
    <w:rsid w:val="00890374"/>
    <w:rsid w:val="008A018F"/>
    <w:rsid w:val="00911156"/>
    <w:rsid w:val="00914DB0"/>
    <w:rsid w:val="00986832"/>
    <w:rsid w:val="009A1197"/>
    <w:rsid w:val="009F0DEF"/>
    <w:rsid w:val="00A05ABC"/>
    <w:rsid w:val="00A41D5F"/>
    <w:rsid w:val="00AA1331"/>
    <w:rsid w:val="00AA1D0F"/>
    <w:rsid w:val="00AA3ED0"/>
    <w:rsid w:val="00AD1B11"/>
    <w:rsid w:val="00B0515E"/>
    <w:rsid w:val="00B35341"/>
    <w:rsid w:val="00C12D8F"/>
    <w:rsid w:val="00C135F5"/>
    <w:rsid w:val="00C30DD5"/>
    <w:rsid w:val="00CB3C88"/>
    <w:rsid w:val="00CB74BE"/>
    <w:rsid w:val="00CE4F61"/>
    <w:rsid w:val="00CF23BA"/>
    <w:rsid w:val="00D108B8"/>
    <w:rsid w:val="00D12AAC"/>
    <w:rsid w:val="00DC167A"/>
    <w:rsid w:val="00DD135C"/>
    <w:rsid w:val="00E03789"/>
    <w:rsid w:val="00E32DA6"/>
    <w:rsid w:val="00EB5B38"/>
    <w:rsid w:val="00EF135F"/>
    <w:rsid w:val="00EF258E"/>
    <w:rsid w:val="00F110C0"/>
    <w:rsid w:val="00F360BF"/>
    <w:rsid w:val="00F423C5"/>
    <w:rsid w:val="00F64621"/>
    <w:rsid w:val="00F737B5"/>
    <w:rsid w:val="00FB0C72"/>
    <w:rsid w:val="00FB16BE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D3B05"/>
  <w15:chartTrackingRefBased/>
  <w15:docId w15:val="{98446EA4-82CA-4B62-9AA1-3498D510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4BE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4BE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CB74BE"/>
    <w:rPr>
      <w:vertAlign w:val="superscript"/>
    </w:rPr>
  </w:style>
  <w:style w:type="table" w:styleId="TableGrid">
    <w:name w:val="Table Grid"/>
    <w:basedOn w:val="TableNormal"/>
    <w:rsid w:val="00CB74BE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4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7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8</cp:revision>
  <cp:lastPrinted>2019-12-06T12:23:00Z</cp:lastPrinted>
  <dcterms:created xsi:type="dcterms:W3CDTF">2022-04-11T08:39:00Z</dcterms:created>
  <dcterms:modified xsi:type="dcterms:W3CDTF">2026-08-31T09:42:00Z</dcterms:modified>
</cp:coreProperties>
</file>